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D14" w:rsidRDefault="002C2D14" w:rsidP="00D93F2B">
      <w:pPr>
        <w:ind w:left="-360" w:right="-851"/>
        <w:jc w:val="center"/>
      </w:pPr>
      <w:hyperlink r:id="rId5" w:history="1">
        <w:r>
          <w:rPr>
            <w:rStyle w:val="Hyperlink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</w:p>
    <w:p w:rsidR="002C2D14" w:rsidRDefault="002C2D14" w:rsidP="00D93F2B">
      <w:pPr>
        <w:ind w:left="-360" w:right="-851"/>
        <w:jc w:val="center"/>
      </w:pPr>
    </w:p>
    <w:p w:rsidR="002C2D14" w:rsidRDefault="002C2D14" w:rsidP="00D93F2B">
      <w:pPr>
        <w:ind w:left="-360" w:right="-851"/>
        <w:jc w:val="center"/>
      </w:pPr>
      <w:r>
        <w:t>. 5 . SINIFLAR SOSYAL BİLGİLER.2. DÖNEM 1. SINAV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>Adı Soyadı:………………</w:t>
      </w:r>
    </w:p>
    <w:p w:rsidR="002C2D14" w:rsidRDefault="002C2D14" w:rsidP="00D93F2B">
      <w:pPr>
        <w:ind w:left="-360" w:right="-851"/>
      </w:pPr>
      <w:r>
        <w:t>Sınıfı-No:………………...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  <w:sectPr w:rsidR="002C2D14" w:rsidSect="00D965A4">
          <w:pgSz w:w="11906" w:h="16838"/>
          <w:pgMar w:top="1417" w:right="1417" w:bottom="1417" w:left="1260" w:header="708" w:footer="708" w:gutter="0"/>
          <w:cols w:space="708"/>
          <w:docGrid w:linePitch="360"/>
        </w:sectPr>
      </w:pPr>
    </w:p>
    <w:p w:rsidR="002C2D14" w:rsidRDefault="002C2D14" w:rsidP="00D93F2B">
      <w:pPr>
        <w:ind w:left="-360" w:right="-851"/>
      </w:pPr>
      <w:r>
        <w:t>1-Bilinen bilgilerden yararlanarak daha önce bilin-</w:t>
      </w:r>
    </w:p>
    <w:p w:rsidR="002C2D14" w:rsidRDefault="002C2D14" w:rsidP="00D93F2B">
      <w:pPr>
        <w:ind w:left="-360" w:right="-851"/>
      </w:pPr>
      <w:r>
        <w:t>meyen bir bulguya ulaşmaya ne denir?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A)İcat     B)Teknoloji     C)Sanayi     D)Gelişim             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>2-Aşağıdakilerden hangisi elektiriğin bulunmasın-</w:t>
      </w:r>
    </w:p>
    <w:p w:rsidR="002C2D14" w:rsidRDefault="002C2D14" w:rsidP="00D93F2B">
      <w:pPr>
        <w:ind w:left="-360" w:right="-851"/>
      </w:pPr>
      <w:r>
        <w:t>dan önce kullanılmaktaydı?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      A)Ütü                        B)Televizyon    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     C)Buzdolabı               D)Saç kurutma makinesi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numPr>
          <w:ilvl w:val="0"/>
          <w:numId w:val="1"/>
        </w:numPr>
        <w:ind w:right="-851"/>
      </w:pPr>
      <w:r>
        <w:t>I-Bol su ve sıcaklık ister.</w:t>
      </w:r>
    </w:p>
    <w:p w:rsidR="002C2D14" w:rsidRDefault="002C2D14" w:rsidP="00D93F2B">
      <w:pPr>
        <w:ind w:right="-851"/>
      </w:pPr>
      <w:r>
        <w:t>II-Devlet kontrolünde ekilir.</w:t>
      </w:r>
    </w:p>
    <w:p w:rsidR="002C2D14" w:rsidRDefault="002C2D14" w:rsidP="00D93F2B">
      <w:pPr>
        <w:ind w:right="-851"/>
      </w:pPr>
      <w:r>
        <w:t>III-Akarsu vadilerinde tarımı yapılır.</w:t>
      </w:r>
    </w:p>
    <w:p w:rsidR="002C2D14" w:rsidRDefault="002C2D14" w:rsidP="00D93F2B">
      <w:pPr>
        <w:ind w:right="-851"/>
      </w:pPr>
    </w:p>
    <w:p w:rsidR="002C2D14" w:rsidRDefault="002C2D14" w:rsidP="00D93F2B">
      <w:pPr>
        <w:ind w:right="-851"/>
      </w:pPr>
      <w:r>
        <w:t>Yukarıdaki özellikleri verilen tarım ürünü  aşa-</w:t>
      </w:r>
    </w:p>
    <w:p w:rsidR="002C2D14" w:rsidRDefault="002C2D14" w:rsidP="00D93F2B">
      <w:pPr>
        <w:ind w:right="-851"/>
      </w:pPr>
      <w:r>
        <w:t xml:space="preserve">ğıdakilerden hangisidir? </w:t>
      </w:r>
    </w:p>
    <w:p w:rsidR="002C2D14" w:rsidRDefault="002C2D14" w:rsidP="00D93F2B">
      <w:pPr>
        <w:ind w:right="-851"/>
      </w:pPr>
    </w:p>
    <w:p w:rsidR="002C2D14" w:rsidRDefault="002C2D14" w:rsidP="00D93F2B">
      <w:pPr>
        <w:ind w:right="-851"/>
      </w:pPr>
      <w:r>
        <w:t>A)Tütün      B)Pirinç     C)Mısır      D)Pamuk</w:t>
      </w:r>
    </w:p>
    <w:p w:rsidR="002C2D14" w:rsidRDefault="002C2D14" w:rsidP="00D93F2B">
      <w:pPr>
        <w:ind w:right="-851"/>
      </w:pPr>
    </w:p>
    <w:p w:rsidR="002C2D14" w:rsidRDefault="002C2D14" w:rsidP="00D93F2B">
      <w:pPr>
        <w:ind w:left="-360" w:right="-851"/>
      </w:pPr>
      <w:r>
        <w:t xml:space="preserve">4-Oğuz Bey portakal ve mandalina suyu fabrikası </w:t>
      </w:r>
    </w:p>
    <w:p w:rsidR="002C2D14" w:rsidRDefault="002C2D14" w:rsidP="00D93F2B">
      <w:pPr>
        <w:ind w:left="-360" w:right="-851"/>
      </w:pPr>
      <w:r>
        <w:t>kurmak istiyor.Oğuz Bey bu fabrikayı hangi bölgemizde kurarsa hammadde temin etmekte zor-</w:t>
      </w:r>
    </w:p>
    <w:p w:rsidR="002C2D14" w:rsidRDefault="002C2D14" w:rsidP="00D93F2B">
      <w:pPr>
        <w:ind w:left="-360" w:right="-851"/>
      </w:pPr>
      <w:r>
        <w:t>lanmaz?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A)İç Anadolu B.          B) Doğu Anadolu B. </w:t>
      </w:r>
    </w:p>
    <w:p w:rsidR="002C2D14" w:rsidRDefault="002C2D14" w:rsidP="00D93F2B">
      <w:pPr>
        <w:ind w:left="-360" w:right="-851"/>
      </w:pPr>
      <w:r>
        <w:t>C)Akdeniz B.              D) Marmara B.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>5-Aşağıdakilerden hangisi sağlık alanında çalışan</w:t>
      </w:r>
    </w:p>
    <w:p w:rsidR="002C2D14" w:rsidRDefault="002C2D14" w:rsidP="00D93F2B">
      <w:pPr>
        <w:ind w:left="-360" w:right="-851"/>
      </w:pPr>
      <w:r>
        <w:t>bir sivil toplum kuruluşudur?</w:t>
      </w:r>
    </w:p>
    <w:p w:rsidR="002C2D14" w:rsidRDefault="002C2D14" w:rsidP="00D93F2B">
      <w:pPr>
        <w:ind w:left="-360" w:right="-851"/>
      </w:pPr>
      <w:r>
        <w:t xml:space="preserve">A)TEMA                           B)LÖSEV      </w:t>
      </w:r>
    </w:p>
    <w:p w:rsidR="002C2D14" w:rsidRDefault="002C2D14" w:rsidP="00D93F2B">
      <w:pPr>
        <w:ind w:left="-360" w:right="-851"/>
      </w:pPr>
      <w:r>
        <w:t>C)Yeşilay                          D)Türk Kalp Vakfı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>6-Aşağıdakilerden hangisi bilim adamının özellik-</w:t>
      </w:r>
    </w:p>
    <w:p w:rsidR="002C2D14" w:rsidRDefault="002C2D14" w:rsidP="00D93F2B">
      <w:pPr>
        <w:ind w:left="-360" w:right="-851"/>
      </w:pPr>
      <w:r>
        <w:t>lerinden biri değildir?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A)Merak                        B)Yenilikler açık olmayan </w:t>
      </w:r>
    </w:p>
    <w:p w:rsidR="002C2D14" w:rsidRDefault="002C2D14" w:rsidP="00D93F2B">
      <w:pPr>
        <w:ind w:left="-360" w:right="-851"/>
      </w:pPr>
      <w:r>
        <w:t>C)Sorumluluk sahibi      D)Araştırmacı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7-Yurdumuzda üretilen malların yabancı ülkelere </w:t>
      </w:r>
    </w:p>
    <w:p w:rsidR="002C2D14" w:rsidRDefault="002C2D14" w:rsidP="00D93F2B">
      <w:pPr>
        <w:ind w:left="-360" w:right="-851"/>
      </w:pPr>
      <w:r>
        <w:t>satılmasına ne denir?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>A)İhracat     B) Turizm    C)İthalat    D)Ekonomi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        8-Devlet yönetiminde milli egemenliği esas alan ilke </w:t>
      </w:r>
    </w:p>
    <w:p w:rsidR="002C2D14" w:rsidRDefault="002C2D14" w:rsidP="00D93F2B">
      <w:pPr>
        <w:ind w:left="-360" w:right="-851"/>
      </w:pPr>
      <w:r>
        <w:t xml:space="preserve">        hangisidir? 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          A) Milliyetçilik                       B) Devletçilik</w:t>
      </w:r>
    </w:p>
    <w:p w:rsidR="002C2D14" w:rsidRDefault="002C2D14" w:rsidP="00D93F2B">
      <w:pPr>
        <w:ind w:left="-360" w:right="-851"/>
      </w:pPr>
      <w:r>
        <w:t xml:space="preserve">          C)Laiklik                                 D)Cumhuriyetçilik</w:t>
      </w:r>
    </w:p>
    <w:p w:rsidR="002C2D14" w:rsidRDefault="002C2D14" w:rsidP="00D93F2B">
      <w:pPr>
        <w:ind w:left="-360" w:right="-851"/>
      </w:pPr>
      <w:r>
        <w:t xml:space="preserve">       </w:t>
      </w:r>
    </w:p>
    <w:p w:rsidR="002C2D14" w:rsidRDefault="002C2D14" w:rsidP="00D93F2B">
      <w:pPr>
        <w:ind w:left="-360" w:right="-851"/>
      </w:pPr>
      <w:r>
        <w:t xml:space="preserve">        9- I-Çağdaşlaşmada süreklilik</w:t>
      </w:r>
    </w:p>
    <w:p w:rsidR="002C2D14" w:rsidRDefault="002C2D14" w:rsidP="00D93F2B">
      <w:pPr>
        <w:ind w:left="-360" w:right="-851"/>
      </w:pPr>
      <w:r>
        <w:t xml:space="preserve">            II-Gelişme ve ilerleme</w:t>
      </w:r>
    </w:p>
    <w:p w:rsidR="002C2D14" w:rsidRDefault="002C2D14" w:rsidP="00D93F2B">
      <w:pPr>
        <w:ind w:left="-360" w:right="-851"/>
      </w:pPr>
      <w:r>
        <w:t xml:space="preserve">            III-Eski kurumların yenilenmesi</w:t>
      </w:r>
    </w:p>
    <w:p w:rsidR="002C2D14" w:rsidRDefault="002C2D14" w:rsidP="00D93F2B">
      <w:pPr>
        <w:ind w:left="-360" w:right="-851"/>
      </w:pPr>
      <w:r>
        <w:t xml:space="preserve">        Yukarıdaki değişimler Atatürk İlkelerinden hangisi</w:t>
      </w:r>
    </w:p>
    <w:p w:rsidR="002C2D14" w:rsidRDefault="002C2D14" w:rsidP="00D93F2B">
      <w:pPr>
        <w:ind w:left="-360" w:right="-851"/>
      </w:pPr>
      <w:r>
        <w:t xml:space="preserve">         İle doğrudan ilgilidir?</w:t>
      </w:r>
    </w:p>
    <w:p w:rsidR="002C2D14" w:rsidRDefault="002C2D14" w:rsidP="00D93F2B">
      <w:pPr>
        <w:ind w:left="-360" w:right="-851"/>
      </w:pPr>
      <w:r>
        <w:t xml:space="preserve">         </w:t>
      </w:r>
    </w:p>
    <w:p w:rsidR="002C2D14" w:rsidRDefault="002C2D14" w:rsidP="00D93F2B">
      <w:pPr>
        <w:ind w:left="-360" w:right="-851"/>
      </w:pPr>
      <w:r>
        <w:t xml:space="preserve">         A)Laiklik                                B)İnkilapçılık</w:t>
      </w:r>
    </w:p>
    <w:p w:rsidR="002C2D14" w:rsidRDefault="002C2D14" w:rsidP="00D93F2B">
      <w:pPr>
        <w:ind w:left="-360" w:right="-851"/>
      </w:pPr>
      <w:r>
        <w:t xml:space="preserve">         C)Devletçilik                          D)Halkçılık</w:t>
      </w:r>
    </w:p>
    <w:p w:rsidR="002C2D14" w:rsidRDefault="002C2D14" w:rsidP="00D93F2B">
      <w:pPr>
        <w:ind w:left="-360" w:right="-851"/>
      </w:pPr>
      <w:r>
        <w:t xml:space="preserve">                </w:t>
      </w:r>
    </w:p>
    <w:p w:rsidR="002C2D14" w:rsidRDefault="002C2D14" w:rsidP="00D93F2B">
      <w:pPr>
        <w:ind w:left="-360" w:right="-851"/>
      </w:pPr>
      <w:r>
        <w:t xml:space="preserve">         10-“Yazları sıcak ve kurak;kışları ılık ve yağışlıdır.”</w:t>
      </w:r>
    </w:p>
    <w:p w:rsidR="002C2D14" w:rsidRDefault="002C2D14" w:rsidP="00D93F2B">
      <w:pPr>
        <w:ind w:left="-360" w:right="-851"/>
      </w:pPr>
      <w:r>
        <w:t xml:space="preserve">         Yukarıda anlatılan iklim hangi bölgemizde görülür?</w:t>
      </w:r>
    </w:p>
    <w:p w:rsidR="002C2D14" w:rsidRDefault="002C2D14" w:rsidP="00D93F2B">
      <w:pPr>
        <w:ind w:left="-360" w:right="-851"/>
      </w:pPr>
      <w:r>
        <w:t xml:space="preserve">         A)Marmara B.                  B)Karadeniz B.</w:t>
      </w:r>
    </w:p>
    <w:p w:rsidR="002C2D14" w:rsidRDefault="002C2D14" w:rsidP="00D93F2B">
      <w:pPr>
        <w:ind w:left="-360" w:right="-851"/>
      </w:pPr>
      <w:r>
        <w:t xml:space="preserve">         C)İç Anadolu B.                D)Akdeniz B.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        11-Üretim,dağıtım,tüketim ilişkilerini düzenleyeni,</w:t>
      </w:r>
    </w:p>
    <w:p w:rsidR="002C2D14" w:rsidRDefault="002C2D14" w:rsidP="00D93F2B">
      <w:pPr>
        <w:ind w:left="-360" w:right="-851"/>
      </w:pPr>
      <w:r>
        <w:t xml:space="preserve">         işleyen bilim dalı hangisidir?</w:t>
      </w:r>
    </w:p>
    <w:p w:rsidR="002C2D14" w:rsidRDefault="002C2D14" w:rsidP="00D93F2B">
      <w:pPr>
        <w:ind w:left="-360" w:right="-851"/>
      </w:pPr>
      <w:r>
        <w:t xml:space="preserve">    </w:t>
      </w:r>
    </w:p>
    <w:p w:rsidR="002C2D14" w:rsidRDefault="002C2D14" w:rsidP="00D93F2B">
      <w:pPr>
        <w:ind w:left="-360" w:right="-851"/>
      </w:pPr>
      <w:r>
        <w:t xml:space="preserve">        A)Ekonomi    B)Turizm     C)Ticaret     D)İhracat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       12-Atatürk ün hangi sözü dış politikalarda  izlediği</w:t>
      </w:r>
    </w:p>
    <w:p w:rsidR="002C2D14" w:rsidRDefault="002C2D14" w:rsidP="00D93F2B">
      <w:pPr>
        <w:ind w:left="-360" w:right="-851"/>
      </w:pPr>
      <w:r>
        <w:t xml:space="preserve">       yolu göstermektedir?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       A)Yurtta barış dünyada barış</w:t>
      </w:r>
    </w:p>
    <w:p w:rsidR="002C2D14" w:rsidRDefault="002C2D14" w:rsidP="00D93F2B">
      <w:pPr>
        <w:ind w:left="-360" w:right="-851"/>
      </w:pPr>
      <w:r>
        <w:t xml:space="preserve">       B)Özgürlük benim karakteridir.</w:t>
      </w:r>
    </w:p>
    <w:p w:rsidR="002C2D14" w:rsidRDefault="002C2D14" w:rsidP="00D93F2B">
      <w:pPr>
        <w:ind w:left="-360" w:right="-851"/>
      </w:pPr>
      <w:r>
        <w:t xml:space="preserve">       C)Yorulsanız da beni izleyeceksiniz.</w:t>
      </w:r>
    </w:p>
    <w:p w:rsidR="002C2D14" w:rsidRDefault="002C2D14" w:rsidP="00D93F2B">
      <w:pPr>
        <w:ind w:left="-360" w:right="-851"/>
      </w:pPr>
      <w:r>
        <w:t xml:space="preserve">       D)Ya istiklal ya ölüm.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      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 13-Aşağıdakilerden hangisi teknolojinin olumlu özel-</w:t>
      </w:r>
    </w:p>
    <w:p w:rsidR="002C2D14" w:rsidRDefault="002C2D14" w:rsidP="00D93F2B">
      <w:pPr>
        <w:ind w:left="-360" w:right="-851"/>
      </w:pPr>
      <w:r>
        <w:t xml:space="preserve">        liklerinden  değildir?</w:t>
      </w:r>
    </w:p>
    <w:p w:rsidR="002C2D14" w:rsidRDefault="002C2D14" w:rsidP="00D93F2B">
      <w:pPr>
        <w:ind w:left="-360" w:right="-851"/>
      </w:pPr>
    </w:p>
    <w:p w:rsidR="002C2D14" w:rsidRDefault="002C2D14" w:rsidP="00D93F2B">
      <w:pPr>
        <w:ind w:left="-360" w:right="-851"/>
      </w:pPr>
      <w:r>
        <w:t xml:space="preserve">        A)Hayatımızı kolaylaştırır.                                                                 </w:t>
      </w:r>
    </w:p>
    <w:p w:rsidR="002C2D14" w:rsidRDefault="002C2D14" w:rsidP="00D93F2B">
      <w:pPr>
        <w:ind w:right="-851"/>
      </w:pPr>
      <w:r>
        <w:t xml:space="preserve">  B)</w:t>
      </w:r>
      <w:r w:rsidRPr="005F71CE">
        <w:t xml:space="preserve"> </w:t>
      </w:r>
      <w:r>
        <w:t>)Hormonlu gıdalar tüketiriz.</w:t>
      </w:r>
    </w:p>
    <w:p w:rsidR="002C2D14" w:rsidRDefault="002C2D14" w:rsidP="00D93F2B">
      <w:pPr>
        <w:ind w:right="-851"/>
      </w:pPr>
      <w:r>
        <w:t xml:space="preserve">  C)Dünyadaki gelişmelerden haberdar oluruz.</w:t>
      </w:r>
    </w:p>
    <w:p w:rsidR="002C2D14" w:rsidRDefault="002C2D14" w:rsidP="00D93F2B">
      <w:pPr>
        <w:ind w:right="-851"/>
      </w:pPr>
      <w:r>
        <w:t xml:space="preserve">  D)İstediğimiz bilgiye kolayca ulaşabiliriz.</w:t>
      </w:r>
    </w:p>
    <w:p w:rsidR="002C2D14" w:rsidRDefault="002C2D14" w:rsidP="00D93F2B">
      <w:pPr>
        <w:ind w:right="-851"/>
      </w:pPr>
    </w:p>
    <w:p w:rsidR="002C2D14" w:rsidRDefault="002C2D14" w:rsidP="00D93F2B">
      <w:pPr>
        <w:ind w:right="-851"/>
      </w:pPr>
      <w:r>
        <w:t xml:space="preserve"> 14-Yaptığı kanatlarla uçmayı başaran Türk kimdir?</w:t>
      </w:r>
    </w:p>
    <w:p w:rsidR="002C2D14" w:rsidRDefault="002C2D14" w:rsidP="00D93F2B">
      <w:pPr>
        <w:ind w:right="-851"/>
      </w:pPr>
    </w:p>
    <w:p w:rsidR="002C2D14" w:rsidRDefault="002C2D14" w:rsidP="00D93F2B">
      <w:pPr>
        <w:ind w:right="-851"/>
      </w:pPr>
      <w:r>
        <w:t xml:space="preserve">  A)Hasan Çelebi          B)Katip Çelebi  </w:t>
      </w:r>
    </w:p>
    <w:p w:rsidR="002C2D14" w:rsidRDefault="002C2D14" w:rsidP="00D93F2B">
      <w:pPr>
        <w:ind w:right="-851"/>
      </w:pPr>
      <w:r>
        <w:t>C)Hazerfen Ahmet Çelebi         D) Biruni</w:t>
      </w:r>
    </w:p>
    <w:p w:rsidR="002C2D14" w:rsidRDefault="002C2D14" w:rsidP="00D93F2B">
      <w:pPr>
        <w:ind w:left="-540" w:right="-851"/>
      </w:pPr>
      <w:r>
        <w:t xml:space="preserve">15-Hasan performans ödevini yaparken kaynak belirtmemiştir.Hasanın bu davranışı için aşağıdaki-         </w:t>
      </w:r>
    </w:p>
    <w:p w:rsidR="002C2D14" w:rsidRDefault="002C2D14" w:rsidP="00D93F2B">
      <w:pPr>
        <w:ind w:left="-540" w:right="-851"/>
      </w:pPr>
      <w:r>
        <w:t xml:space="preserve">lerden hangisini söyleyebiliriz?                                        </w:t>
      </w:r>
    </w:p>
    <w:p w:rsidR="002C2D14" w:rsidRDefault="002C2D14" w:rsidP="00D93F2B">
      <w:pPr>
        <w:ind w:left="-540" w:right="-851"/>
      </w:pPr>
    </w:p>
    <w:p w:rsidR="002C2D14" w:rsidRDefault="002C2D14" w:rsidP="00D93F2B">
      <w:pPr>
        <w:ind w:left="-540" w:right="-851"/>
      </w:pPr>
      <w:r>
        <w:t>A)Akademik dürüstlüğe önem vermemiştir.</w:t>
      </w:r>
    </w:p>
    <w:p w:rsidR="002C2D14" w:rsidRDefault="002C2D14" w:rsidP="00D93F2B">
      <w:pPr>
        <w:ind w:left="-540" w:right="-851"/>
      </w:pPr>
      <w:r>
        <w:t>B)Ödevini eksiksiz hazırlamıştır.</w:t>
      </w:r>
    </w:p>
    <w:p w:rsidR="002C2D14" w:rsidRDefault="002C2D14" w:rsidP="00D93F2B">
      <w:pPr>
        <w:ind w:left="-540" w:right="-851"/>
      </w:pPr>
      <w:r>
        <w:t>C)Hasan tembel bir çocuktur.</w:t>
      </w:r>
    </w:p>
    <w:p w:rsidR="002C2D14" w:rsidRDefault="002C2D14" w:rsidP="00D93F2B">
      <w:pPr>
        <w:ind w:left="-540" w:right="-851"/>
      </w:pPr>
      <w:r>
        <w:t>D)Hasan çok saygılı bir öğrencidir.</w:t>
      </w:r>
    </w:p>
    <w:p w:rsidR="002C2D14" w:rsidRDefault="002C2D14" w:rsidP="00D93F2B">
      <w:pPr>
        <w:ind w:left="-540" w:right="-851"/>
      </w:pPr>
    </w:p>
    <w:p w:rsidR="002C2D14" w:rsidRDefault="002C2D14" w:rsidP="00D93F2B">
      <w:pPr>
        <w:ind w:left="-540" w:right="-851"/>
      </w:pPr>
      <w:r>
        <w:t>16-Sivil toplum kuruluşlarına katılan insanların ka-</w:t>
      </w:r>
    </w:p>
    <w:p w:rsidR="002C2D14" w:rsidRDefault="002C2D14" w:rsidP="00D93F2B">
      <w:pPr>
        <w:ind w:left="-540" w:right="-851"/>
      </w:pPr>
      <w:r>
        <w:t>zancı aşağıdakilerden hangisidir?</w:t>
      </w:r>
    </w:p>
    <w:p w:rsidR="002C2D14" w:rsidRDefault="002C2D14" w:rsidP="00D93F2B">
      <w:pPr>
        <w:ind w:left="-540" w:right="-851"/>
      </w:pPr>
    </w:p>
    <w:p w:rsidR="002C2D14" w:rsidRDefault="002C2D14" w:rsidP="00D93F2B">
      <w:pPr>
        <w:ind w:left="-540" w:right="-851"/>
      </w:pPr>
      <w:r>
        <w:t xml:space="preserve">A)Para         B)Mutluluk       C)İş bulma        D)Ün </w:t>
      </w:r>
    </w:p>
    <w:p w:rsidR="002C2D14" w:rsidRDefault="002C2D14" w:rsidP="00D93F2B">
      <w:pPr>
        <w:ind w:left="-540" w:right="-851"/>
      </w:pPr>
    </w:p>
    <w:p w:rsidR="002C2D14" w:rsidRDefault="002C2D14" w:rsidP="00D93F2B">
      <w:pPr>
        <w:ind w:left="-540" w:right="-851"/>
      </w:pPr>
      <w:r>
        <w:t>17-Verilen özelliklerden hangisi bilim insanlarında</w:t>
      </w:r>
    </w:p>
    <w:p w:rsidR="002C2D14" w:rsidRDefault="002C2D14" w:rsidP="00D93F2B">
      <w:pPr>
        <w:ind w:left="-540" w:right="-851"/>
      </w:pPr>
      <w:r>
        <w:t>bulunması gereken bir özelliktir?</w:t>
      </w:r>
    </w:p>
    <w:p w:rsidR="002C2D14" w:rsidRDefault="002C2D14" w:rsidP="00D93F2B">
      <w:pPr>
        <w:ind w:left="-540" w:right="-851"/>
      </w:pPr>
    </w:p>
    <w:p w:rsidR="002C2D14" w:rsidRDefault="002C2D14" w:rsidP="00D93F2B">
      <w:pPr>
        <w:ind w:left="-540" w:right="-851"/>
      </w:pPr>
      <w:r>
        <w:t>A)Negatif olma                             B)Ön yargılı olma</w:t>
      </w:r>
    </w:p>
    <w:p w:rsidR="002C2D14" w:rsidRDefault="002C2D14" w:rsidP="00D93F2B">
      <w:pPr>
        <w:ind w:left="-540" w:right="-851"/>
      </w:pPr>
      <w:r>
        <w:t>C)Ölçme ve deney yapma             D)Hayalci olma</w:t>
      </w:r>
    </w:p>
    <w:p w:rsidR="002C2D14" w:rsidRDefault="002C2D14" w:rsidP="00D93F2B">
      <w:pPr>
        <w:ind w:left="-540" w:right="-851"/>
      </w:pPr>
    </w:p>
    <w:p w:rsidR="002C2D14" w:rsidRDefault="002C2D14" w:rsidP="00D93F2B">
      <w:pPr>
        <w:ind w:left="-360" w:right="-714"/>
      </w:pPr>
      <w:r>
        <w:t xml:space="preserve">18-Buluş yapılmasında aşağıdakilerden hangisinin e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C2D14" w:rsidRDefault="002C2D14" w:rsidP="00D93F2B">
      <w:pPr>
        <w:ind w:left="-540" w:right="-851"/>
      </w:pPr>
      <w:r>
        <w:t xml:space="preserve">  etkisi olmamıştır ?</w:t>
      </w:r>
    </w:p>
    <w:p w:rsidR="002C2D14" w:rsidRDefault="002C2D14" w:rsidP="00D93F2B">
      <w:pPr>
        <w:ind w:left="-540" w:right="-851"/>
      </w:pPr>
    </w:p>
    <w:p w:rsidR="002C2D14" w:rsidRDefault="002C2D14" w:rsidP="00D93F2B">
      <w:pPr>
        <w:ind w:left="-540" w:right="-851"/>
      </w:pPr>
      <w:r>
        <w:t xml:space="preserve"> A)Rastlantıların                                 B)İhtiyaçların  </w:t>
      </w:r>
    </w:p>
    <w:p w:rsidR="002C2D14" w:rsidRDefault="002C2D14" w:rsidP="00D93F2B">
      <w:pPr>
        <w:ind w:left="-540" w:right="-851"/>
      </w:pPr>
      <w:r>
        <w:t xml:space="preserve"> C)Merakın                                         D)Ulaşımın</w:t>
      </w:r>
    </w:p>
    <w:p w:rsidR="002C2D14" w:rsidRDefault="002C2D14" w:rsidP="00D93F2B">
      <w:pPr>
        <w:ind w:left="-540" w:right="-851"/>
      </w:pPr>
    </w:p>
    <w:p w:rsidR="002C2D14" w:rsidRDefault="002C2D14" w:rsidP="00D93F2B">
      <w:pPr>
        <w:ind w:left="-540" w:right="-851"/>
      </w:pPr>
      <w:r>
        <w:t>19-Atatürk ün “Hayatta en hakiki mürşit ilimdir.”sö-</w:t>
      </w:r>
    </w:p>
    <w:p w:rsidR="002C2D14" w:rsidRDefault="002C2D14" w:rsidP="00D93F2B">
      <w:pPr>
        <w:ind w:left="-540" w:right="-851"/>
      </w:pPr>
      <w:r>
        <w:t>zü ile aşağıdakilerden hangisi vurgulanır?</w:t>
      </w:r>
    </w:p>
    <w:p w:rsidR="002C2D14" w:rsidRDefault="002C2D14" w:rsidP="00D93F2B">
      <w:pPr>
        <w:ind w:left="-540" w:right="-851"/>
      </w:pPr>
    </w:p>
    <w:p w:rsidR="002C2D14" w:rsidRDefault="002C2D14" w:rsidP="00D93F2B">
      <w:pPr>
        <w:ind w:left="-540" w:right="-851"/>
      </w:pPr>
      <w:r>
        <w:t>A)Atatürk ün sanayiye önem verdiği.</w:t>
      </w:r>
    </w:p>
    <w:p w:rsidR="002C2D14" w:rsidRDefault="002C2D14" w:rsidP="00D93F2B">
      <w:pPr>
        <w:ind w:left="-540" w:right="-851"/>
      </w:pPr>
      <w:r>
        <w:t>B)Atatürk ün ticarete önem verdiği.</w:t>
      </w:r>
    </w:p>
    <w:p w:rsidR="002C2D14" w:rsidRDefault="002C2D14" w:rsidP="00D93F2B">
      <w:pPr>
        <w:ind w:left="-540" w:right="-851"/>
      </w:pPr>
      <w:r>
        <w:t>C)Atatürk ün fen derslerine önem verdiği</w:t>
      </w:r>
    </w:p>
    <w:p w:rsidR="002C2D14" w:rsidRDefault="002C2D14" w:rsidP="00D93F2B">
      <w:pPr>
        <w:ind w:left="-540" w:right="-851"/>
      </w:pPr>
      <w:r>
        <w:t>D)Atatürk ün bilime önem verdiği</w:t>
      </w:r>
    </w:p>
    <w:p w:rsidR="002C2D14" w:rsidRDefault="002C2D14" w:rsidP="00D93F2B">
      <w:pPr>
        <w:ind w:left="-540" w:right="-851"/>
      </w:pPr>
    </w:p>
    <w:p w:rsidR="002C2D14" w:rsidRDefault="002C2D14" w:rsidP="00D93F2B">
      <w:pPr>
        <w:ind w:left="-540" w:right="-851"/>
      </w:pPr>
    </w:p>
    <w:p w:rsidR="002C2D14" w:rsidRDefault="002C2D14" w:rsidP="00D93F2B">
      <w:pPr>
        <w:ind w:left="-540" w:right="-851"/>
      </w:pPr>
    </w:p>
    <w:p w:rsidR="002C2D14" w:rsidRDefault="002C2D14" w:rsidP="00D93F2B">
      <w:pPr>
        <w:ind w:left="-540" w:right="-851"/>
      </w:pPr>
    </w:p>
    <w:p w:rsidR="002C2D14" w:rsidRDefault="002C2D14" w:rsidP="00D93F2B">
      <w:pPr>
        <w:ind w:left="57" w:right="-851"/>
      </w:pPr>
      <w:r>
        <w:t>20-İnsan olarak en önemli hakkımız aşağıdakilerden</w:t>
      </w:r>
    </w:p>
    <w:p w:rsidR="002C2D14" w:rsidRDefault="002C2D14" w:rsidP="00D93F2B">
      <w:pPr>
        <w:ind w:left="57" w:right="-851"/>
      </w:pPr>
      <w:r>
        <w:t>hangisidir?</w:t>
      </w:r>
    </w:p>
    <w:p w:rsidR="002C2D14" w:rsidRDefault="002C2D14" w:rsidP="00D93F2B">
      <w:pPr>
        <w:ind w:left="57" w:right="-851"/>
      </w:pPr>
    </w:p>
    <w:p w:rsidR="002C2D14" w:rsidRDefault="002C2D14" w:rsidP="00D93F2B">
      <w:pPr>
        <w:ind w:left="57" w:right="-851"/>
      </w:pPr>
      <w:r>
        <w:t>A)Seyahat hakkı                           B)Yaşama hakkı</w:t>
      </w:r>
    </w:p>
    <w:p w:rsidR="002C2D14" w:rsidRDefault="002C2D14" w:rsidP="00D93F2B">
      <w:pPr>
        <w:ind w:left="57" w:right="-851"/>
      </w:pPr>
      <w:r>
        <w:t>C)Eğitim görme hakkı                  D)Seçilme hakkı</w:t>
      </w:r>
    </w:p>
    <w:p w:rsidR="002C2D14" w:rsidRDefault="002C2D14" w:rsidP="00D93F2B">
      <w:pPr>
        <w:ind w:left="-283" w:right="-851"/>
      </w:pPr>
    </w:p>
    <w:p w:rsidR="002C2D14" w:rsidRDefault="002C2D14" w:rsidP="00D93F2B">
      <w:pPr>
        <w:ind w:left="-283" w:right="-851"/>
      </w:pPr>
      <w:r>
        <w:t>21-Aşağıdakilerden hangisi sanayi faaliyetlerinin ta-</w:t>
      </w:r>
    </w:p>
    <w:p w:rsidR="002C2D14" w:rsidRDefault="002C2D14" w:rsidP="00D93F2B">
      <w:pPr>
        <w:ind w:left="-283" w:right="-851"/>
      </w:pPr>
      <w:r>
        <w:t>rımsal faaliyetlere göre üstün olan yönlerinden biri değildir?</w:t>
      </w:r>
    </w:p>
    <w:p w:rsidR="002C2D14" w:rsidRDefault="002C2D14" w:rsidP="00D93F2B">
      <w:pPr>
        <w:ind w:left="-540" w:right="-851"/>
      </w:pPr>
    </w:p>
    <w:p w:rsidR="002C2D14" w:rsidRDefault="002C2D14" w:rsidP="00D93F2B">
      <w:pPr>
        <w:ind w:right="-851"/>
      </w:pPr>
      <w:r>
        <w:t>A)Çevreyi daha az kirletir.</w:t>
      </w:r>
    </w:p>
    <w:p w:rsidR="002C2D14" w:rsidRDefault="002C2D14" w:rsidP="00D93F2B">
      <w:pPr>
        <w:ind w:right="-851"/>
      </w:pPr>
      <w:r>
        <w:t>B)İş imkanları daha fazladır.</w:t>
      </w:r>
    </w:p>
    <w:p w:rsidR="002C2D14" w:rsidRDefault="002C2D14" w:rsidP="00D93F2B">
      <w:pPr>
        <w:ind w:right="-851"/>
      </w:pPr>
      <w:r>
        <w:t>C)Hava şartlarından daha az etkilenir.</w:t>
      </w:r>
    </w:p>
    <w:p w:rsidR="002C2D14" w:rsidRDefault="002C2D14" w:rsidP="00D93F2B">
      <w:pPr>
        <w:ind w:right="-851"/>
      </w:pPr>
      <w:r>
        <w:t>D)Tüm gün üretim yapabilme şansına sahiptir.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 22-     Zonguldak ta zengin taş kömürü yatakları vardır.</w:t>
      </w:r>
    </w:p>
    <w:p w:rsidR="002C2D14" w:rsidRDefault="002C2D14" w:rsidP="00D93F2B">
      <w:pPr>
        <w:ind w:left="-360" w:right="-714"/>
      </w:pPr>
      <w:r>
        <w:t xml:space="preserve">          buna bağlı olarak Zoguldak ta hangi sektörün gelişmesi </w:t>
      </w:r>
    </w:p>
    <w:p w:rsidR="002C2D14" w:rsidRDefault="002C2D14" w:rsidP="00D93F2B">
      <w:pPr>
        <w:ind w:left="-360" w:right="-714"/>
      </w:pPr>
      <w:r>
        <w:t xml:space="preserve">           beklenir?</w:t>
      </w:r>
    </w:p>
    <w:p w:rsidR="002C2D14" w:rsidRDefault="002C2D14" w:rsidP="00D93F2B">
      <w:pPr>
        <w:ind w:left="-360" w:right="-714"/>
      </w:pPr>
    </w:p>
    <w:p w:rsidR="002C2D14" w:rsidRDefault="002C2D14" w:rsidP="00D93F2B">
      <w:pPr>
        <w:ind w:left="-360" w:right="-714"/>
      </w:pPr>
      <w:r>
        <w:t xml:space="preserve">             A)Kağıt sanayi                        B)Madencilik </w:t>
      </w:r>
    </w:p>
    <w:p w:rsidR="002C2D14" w:rsidRDefault="002C2D14" w:rsidP="00D93F2B">
      <w:pPr>
        <w:ind w:left="-360" w:right="-714"/>
      </w:pPr>
      <w:r>
        <w:t xml:space="preserve">             C) Hayvancılık                        D)Tarım</w:t>
      </w:r>
    </w:p>
    <w:p w:rsidR="002C2D14" w:rsidRDefault="002C2D14" w:rsidP="00D93F2B">
      <w:pPr>
        <w:ind w:left="-360" w:right="-714"/>
      </w:pPr>
      <w:r>
        <w:t xml:space="preserve">          </w:t>
      </w:r>
    </w:p>
    <w:p w:rsidR="002C2D14" w:rsidRDefault="002C2D14" w:rsidP="00D93F2B">
      <w:pPr>
        <w:ind w:left="-360" w:right="-714"/>
      </w:pPr>
      <w:r>
        <w:t xml:space="preserve">          23-Türkiye nin en uzun ırmağı hangisidir?</w:t>
      </w:r>
    </w:p>
    <w:p w:rsidR="002C2D14" w:rsidRDefault="002C2D14" w:rsidP="00D93F2B">
      <w:pPr>
        <w:ind w:left="-360" w:right="-714"/>
      </w:pPr>
    </w:p>
    <w:p w:rsidR="002C2D14" w:rsidRDefault="002C2D14" w:rsidP="00D93F2B">
      <w:pPr>
        <w:ind w:left="-360" w:right="-714"/>
      </w:pPr>
      <w:r>
        <w:t xml:space="preserve">          A)Yeşilırmak                 B)Kızılırmak</w:t>
      </w:r>
    </w:p>
    <w:p w:rsidR="002C2D14" w:rsidRDefault="002C2D14" w:rsidP="00D93F2B">
      <w:pPr>
        <w:ind w:left="-360" w:right="-714"/>
      </w:pPr>
      <w:r>
        <w:t xml:space="preserve">          C)Fırat Nehri                  D)Sakarya Nehri</w:t>
      </w:r>
    </w:p>
    <w:p w:rsidR="002C2D14" w:rsidRDefault="002C2D14" w:rsidP="00D93F2B">
      <w:pPr>
        <w:ind w:left="-360" w:right="-714"/>
      </w:pPr>
    </w:p>
    <w:p w:rsidR="002C2D14" w:rsidRDefault="002C2D14" w:rsidP="00D93F2B">
      <w:pPr>
        <w:ind w:left="-360" w:right="-714"/>
      </w:pPr>
      <w:r>
        <w:t xml:space="preserve">        24-Ülkemizde aşağıdaki iklim tiplerinden hangisi görül-</w:t>
      </w:r>
    </w:p>
    <w:p w:rsidR="002C2D14" w:rsidRDefault="002C2D14" w:rsidP="00D93F2B">
      <w:pPr>
        <w:ind w:left="-360" w:right="-714"/>
      </w:pPr>
      <w:r>
        <w:t xml:space="preserve">         mez?</w:t>
      </w:r>
    </w:p>
    <w:p w:rsidR="002C2D14" w:rsidRDefault="002C2D14" w:rsidP="00D93F2B">
      <w:pPr>
        <w:ind w:left="-360" w:right="-714"/>
      </w:pPr>
    </w:p>
    <w:p w:rsidR="002C2D14" w:rsidRDefault="002C2D14" w:rsidP="00D93F2B">
      <w:pPr>
        <w:ind w:left="-360" w:right="-714"/>
      </w:pPr>
      <w:r>
        <w:t xml:space="preserve">          A)Akdeniz iklimi               B)Karadeniz iklimi</w:t>
      </w:r>
    </w:p>
    <w:p w:rsidR="002C2D14" w:rsidRDefault="002C2D14" w:rsidP="00D93F2B">
      <w:pPr>
        <w:ind w:left="-360" w:right="-714"/>
      </w:pPr>
      <w:r>
        <w:t xml:space="preserve">          C)Karasal iklim                  D)Muson iklimi</w:t>
      </w:r>
    </w:p>
    <w:p w:rsidR="002C2D14" w:rsidRDefault="002C2D14" w:rsidP="00D93F2B">
      <w:pPr>
        <w:ind w:left="-360" w:right="-714"/>
      </w:pPr>
    </w:p>
    <w:p w:rsidR="002C2D14" w:rsidRDefault="002C2D14" w:rsidP="00D93F2B">
      <w:pPr>
        <w:ind w:left="-360" w:right="-714"/>
      </w:pPr>
      <w:r>
        <w:t xml:space="preserve">           25-Hava olaylarına bağlı olarak gerçekleşen ve sürekli-</w:t>
      </w:r>
    </w:p>
    <w:p w:rsidR="002C2D14" w:rsidRDefault="002C2D14" w:rsidP="00D93F2B">
      <w:pPr>
        <w:ind w:left="-360" w:right="-714"/>
      </w:pPr>
      <w:r>
        <w:t xml:space="preserve">           lik gösteren duruma ne ad verilir?</w:t>
      </w:r>
    </w:p>
    <w:p w:rsidR="002C2D14" w:rsidRDefault="002C2D14" w:rsidP="00D93F2B">
      <w:pPr>
        <w:ind w:left="-360" w:right="-714"/>
      </w:pPr>
      <w:r>
        <w:t xml:space="preserve">        </w:t>
      </w:r>
    </w:p>
    <w:p w:rsidR="002C2D14" w:rsidRDefault="002C2D14" w:rsidP="00D93F2B">
      <w:pPr>
        <w:ind w:left="-360" w:right="-714"/>
      </w:pPr>
      <w:r>
        <w:t xml:space="preserve">           A)Hava durumu               B)İklim</w:t>
      </w:r>
    </w:p>
    <w:p w:rsidR="002C2D14" w:rsidRDefault="002C2D14" w:rsidP="00D93F2B">
      <w:pPr>
        <w:ind w:left="-360" w:right="-714"/>
      </w:pPr>
      <w:r>
        <w:t xml:space="preserve">           C)Fırtına                          D)Yağış</w:t>
      </w:r>
    </w:p>
    <w:p w:rsidR="002C2D14" w:rsidRDefault="002C2D14" w:rsidP="00D93F2B"/>
    <w:p w:rsidR="002C2D14" w:rsidRDefault="002C2D14" w:rsidP="00D93F2B"/>
    <w:p w:rsidR="002C2D14" w:rsidRDefault="002C2D14" w:rsidP="00D93F2B">
      <w:r>
        <w:t>HER SORU 4 PUANDIR</w:t>
      </w:r>
    </w:p>
    <w:p w:rsidR="002C2D14" w:rsidRDefault="002C2D14" w:rsidP="00D93F2B"/>
    <w:p w:rsidR="002C2D14" w:rsidRDefault="002C2D14" w:rsidP="00D93F2B">
      <w:r>
        <w:t xml:space="preserve">BAŞARILAR     </w:t>
      </w:r>
    </w:p>
    <w:p w:rsidR="002C2D14" w:rsidRDefault="002C2D14" w:rsidP="00D93F2B"/>
    <w:p w:rsidR="002C2D14" w:rsidRDefault="002C2D14" w:rsidP="00D93F2B"/>
    <w:p w:rsidR="002C2D14" w:rsidRDefault="002C2D14" w:rsidP="00D93F2B">
      <w:r>
        <w:t xml:space="preserve">         </w:t>
      </w:r>
    </w:p>
    <w:p w:rsidR="002C2D14" w:rsidRDefault="002C2D14" w:rsidP="00D93F2B"/>
    <w:p w:rsidR="002C2D14" w:rsidRDefault="002C2D14" w:rsidP="00D93F2B"/>
    <w:p w:rsidR="002C2D14" w:rsidRDefault="002C2D14" w:rsidP="00D93F2B"/>
    <w:p w:rsidR="002C2D14" w:rsidRDefault="002C2D14"/>
    <w:sectPr w:rsidR="002C2D14" w:rsidSect="00FC6D8D">
      <w:type w:val="continuous"/>
      <w:pgSz w:w="11906" w:h="16838"/>
      <w:pgMar w:top="1417" w:right="386" w:bottom="1417" w:left="1260" w:header="708" w:footer="708" w:gutter="0"/>
      <w:cols w:num="2" w:space="708" w:equalWidth="0">
        <w:col w:w="4146" w:space="708"/>
        <w:col w:w="540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F65CA"/>
    <w:multiLevelType w:val="hybridMultilevel"/>
    <w:tmpl w:val="8250D974"/>
    <w:lvl w:ilvl="0" w:tplc="BE22BCAC">
      <w:start w:val="3"/>
      <w:numFmt w:val="decimal"/>
      <w:lvlText w:val="%1-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3F2B"/>
    <w:rsid w:val="00137F25"/>
    <w:rsid w:val="002C2D14"/>
    <w:rsid w:val="00430639"/>
    <w:rsid w:val="00452BF7"/>
    <w:rsid w:val="005F71CE"/>
    <w:rsid w:val="00BC69CE"/>
    <w:rsid w:val="00D93F2B"/>
    <w:rsid w:val="00D965A4"/>
    <w:rsid w:val="00FC6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F2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37F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976</Words>
  <Characters>5565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4</cp:revision>
  <dcterms:created xsi:type="dcterms:W3CDTF">2013-02-16T15:47:00Z</dcterms:created>
  <dcterms:modified xsi:type="dcterms:W3CDTF">2013-03-12T21:20:00Z</dcterms:modified>
</cp:coreProperties>
</file>